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7DBDDFF" w14:textId="29890976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A41B50" w:rsidRPr="009C0F22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2</w:t>
      </w:r>
    </w:p>
    <w:p w14:paraId="50E60F7D" w14:textId="778A6FDD" w:rsidR="00DF46B1" w:rsidRPr="00345040" w:rsidRDefault="00A41B5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0E5147" wp14:editId="754BEA42">
                <wp:simplePos x="0" y="0"/>
                <wp:positionH relativeFrom="column">
                  <wp:posOffset>142875</wp:posOffset>
                </wp:positionH>
                <wp:positionV relativeFrom="paragraph">
                  <wp:posOffset>1774190</wp:posOffset>
                </wp:positionV>
                <wp:extent cx="1209675" cy="1190625"/>
                <wp:effectExtent l="19050" t="19050" r="47625" b="47625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675" cy="1190625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EBA95C" id="Oval 2" o:spid="_x0000_s1026" style="position:absolute;margin-left:11.25pt;margin-top:139.7pt;width:95.25pt;height:9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" filled="f" strokecolor="yellow" strokeweight="4.5pt">
                <v:stroke joinstyle="miter"/>
              </v:oval>
            </w:pict>
          </mc:Fallback>
        </mc:AlternateContent>
      </w:r>
      <w:r w:rsidR="00345040">
        <w:rPr>
          <w:rFonts w:ascii="Comic Sans MS" w:hAnsi="Comic Sans MS"/>
          <w:b/>
          <w:bCs/>
          <w:sz w:val="28"/>
          <w:szCs w:val="28"/>
        </w:rPr>
        <w:t>Week 1</w:t>
      </w:r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 w:rsidR="008C5327">
        <w:rPr>
          <w:rFonts w:ascii="Comic Sans MS" w:hAnsi="Comic Sans MS"/>
          <w:sz w:val="28"/>
          <w:szCs w:val="28"/>
          <w:u w:val="single"/>
        </w:rPr>
        <w:t xml:space="preserve">Wednesday </w:t>
      </w:r>
      <w:r w:rsidR="00D23CEF">
        <w:rPr>
          <w:rFonts w:ascii="Comic Sans MS" w:hAnsi="Comic Sans MS"/>
          <w:sz w:val="28"/>
          <w:szCs w:val="28"/>
          <w:u w:val="single"/>
        </w:rPr>
        <w:t>25</w:t>
      </w:r>
      <w:r w:rsidR="00D23CEF" w:rsidRPr="008C5327">
        <w:rPr>
          <w:rFonts w:ascii="Comic Sans MS" w:hAnsi="Comic Sans MS"/>
          <w:sz w:val="28"/>
          <w:szCs w:val="28"/>
          <w:u w:val="single"/>
          <w:vertAlign w:val="superscript"/>
        </w:rPr>
        <w:t>th</w:t>
      </w:r>
      <w:r w:rsidR="00D23CEF">
        <w:rPr>
          <w:rFonts w:ascii="Comic Sans MS" w:hAnsi="Comic Sans MS"/>
          <w:sz w:val="28"/>
          <w:szCs w:val="28"/>
          <w:u w:val="single"/>
        </w:rPr>
        <w:t xml:space="preserve"> </w:t>
      </w:r>
      <w:r w:rsidR="00D23CEF" w:rsidRPr="00345040">
        <w:rPr>
          <w:rFonts w:ascii="Comic Sans MS" w:hAnsi="Comic Sans MS"/>
          <w:sz w:val="28"/>
          <w:szCs w:val="28"/>
          <w:u w:val="single"/>
        </w:rPr>
        <w:t>March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  <w:r w:rsidR="00DF46B1">
        <w:rPr>
          <w:noProof/>
          <w:lang w:eastAsia="en-GB"/>
        </w:rPr>
        <w:drawing>
          <wp:inline distT="0" distB="0" distL="0" distR="0" wp14:anchorId="46350452" wp14:editId="21986AB5">
            <wp:extent cx="5731510" cy="2875915"/>
            <wp:effectExtent l="0" t="0" r="254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30A57" w14:textId="2E5F773D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A41B50" w:rsidRPr="00313467">
          <w:rPr>
            <w:rStyle w:val="Hyperlink"/>
            <w:rFonts w:ascii="Comic Sans MS" w:hAnsi="Comic Sans MS"/>
            <w:sz w:val="28"/>
            <w:szCs w:val="28"/>
          </w:rPr>
          <w:t>yeartwo@blowers.dudley.sch.uk</w:t>
        </w:r>
      </w:hyperlink>
    </w:p>
    <w:p w14:paraId="3A38C7F2" w14:textId="5E3DB855" w:rsidR="005B712A" w:rsidRPr="00484D21" w:rsidRDefault="00A41B50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Good morning Class 2</w:t>
      </w:r>
      <w:r w:rsidR="00DF46B1" w:rsidRPr="00484D21">
        <w:rPr>
          <w:rFonts w:ascii="Comic Sans MS" w:hAnsi="Comic Sans MS"/>
          <w:sz w:val="26"/>
          <w:szCs w:val="26"/>
        </w:rPr>
        <w:t>!</w:t>
      </w:r>
    </w:p>
    <w:p w14:paraId="345CE78A" w14:textId="55C6ABA9" w:rsidR="00345040" w:rsidRPr="00484D21" w:rsidRDefault="00DF46B1">
      <w:pPr>
        <w:rPr>
          <w:rFonts w:ascii="Comic Sans MS" w:hAnsi="Comic Sans MS"/>
          <w:sz w:val="26"/>
          <w:szCs w:val="26"/>
        </w:rPr>
      </w:pPr>
      <w:r w:rsidRPr="00484D21">
        <w:rPr>
          <w:rFonts w:ascii="Comic Sans MS" w:hAnsi="Comic Sans MS"/>
          <w:sz w:val="26"/>
          <w:szCs w:val="26"/>
        </w:rPr>
        <w:t xml:space="preserve">Below are your ‘School at Home’ tasks for today along with 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Pr="00484D21">
        <w:rPr>
          <w:rFonts w:ascii="Comic Sans MS" w:hAnsi="Comic Sans MS"/>
          <w:sz w:val="26"/>
          <w:szCs w:val="26"/>
        </w:rPr>
        <w:t xml:space="preserve">resources which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Pr="00484D21">
        <w:rPr>
          <w:rFonts w:ascii="Comic Sans MS" w:hAnsi="Comic Sans MS"/>
          <w:sz w:val="26"/>
          <w:szCs w:val="26"/>
        </w:rPr>
        <w:t xml:space="preserve"> you to complete your home learning.</w:t>
      </w:r>
    </w:p>
    <w:p w14:paraId="139A24CB" w14:textId="43D8A63A" w:rsidR="00DF46B1" w:rsidRPr="00484D21" w:rsidRDefault="00345040">
      <w:pPr>
        <w:rPr>
          <w:rFonts w:ascii="Comic Sans MS" w:hAnsi="Comic Sans MS"/>
          <w:sz w:val="26"/>
          <w:szCs w:val="26"/>
        </w:rPr>
      </w:pPr>
      <w:r w:rsidRPr="00484D21">
        <w:rPr>
          <w:noProof/>
          <w:sz w:val="26"/>
          <w:szCs w:val="26"/>
          <w:lang w:eastAsia="en-GB"/>
        </w:rPr>
        <w:drawing>
          <wp:anchor distT="0" distB="0" distL="114300" distR="114300" simplePos="0" relativeHeight="251661312" behindDoc="0" locked="0" layoutInCell="1" allowOverlap="1" wp14:anchorId="6CCB430E" wp14:editId="0ECAB032">
            <wp:simplePos x="0" y="0"/>
            <wp:positionH relativeFrom="column">
              <wp:posOffset>5430520</wp:posOffset>
            </wp:positionH>
            <wp:positionV relativeFrom="paragraph">
              <wp:posOffset>27305</wp:posOffset>
            </wp:positionV>
            <wp:extent cx="636905" cy="62865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4D21">
        <w:rPr>
          <w:noProof/>
          <w:sz w:val="26"/>
          <w:szCs w:val="26"/>
          <w:lang w:eastAsia="en-GB"/>
        </w:rPr>
        <w:drawing>
          <wp:anchor distT="0" distB="0" distL="114300" distR="114300" simplePos="0" relativeHeight="251660288" behindDoc="0" locked="0" layoutInCell="1" allowOverlap="1" wp14:anchorId="5DA5FA26" wp14:editId="7826FBB2">
            <wp:simplePos x="0" y="0"/>
            <wp:positionH relativeFrom="column">
              <wp:posOffset>4867275</wp:posOffset>
            </wp:positionH>
            <wp:positionV relativeFrom="paragraph">
              <wp:posOffset>27305</wp:posOffset>
            </wp:positionV>
            <wp:extent cx="513080" cy="628650"/>
            <wp:effectExtent l="0" t="0" r="127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08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1B50">
        <w:rPr>
          <w:noProof/>
          <w:sz w:val="26"/>
          <w:szCs w:val="26"/>
          <w:lang w:eastAsia="en-GB"/>
        </w:rPr>
        <w:t>You</w:t>
      </w:r>
      <w:r w:rsidR="00A41B50">
        <w:rPr>
          <w:rFonts w:ascii="Comic Sans MS" w:hAnsi="Comic Sans MS"/>
          <w:sz w:val="26"/>
          <w:szCs w:val="26"/>
        </w:rPr>
        <w:t xml:space="preserve"> can e-mail</w:t>
      </w:r>
      <w:r w:rsidR="00DF46B1" w:rsidRPr="00484D21">
        <w:rPr>
          <w:rFonts w:ascii="Comic Sans MS" w:hAnsi="Comic Sans MS"/>
          <w:sz w:val="26"/>
          <w:szCs w:val="26"/>
        </w:rPr>
        <w:t xml:space="preserve"> any questions you might have </w:t>
      </w:r>
      <w:r w:rsidR="00A41B50">
        <w:rPr>
          <w:rFonts w:ascii="Comic Sans MS" w:hAnsi="Comic Sans MS"/>
          <w:sz w:val="26"/>
          <w:szCs w:val="26"/>
        </w:rPr>
        <w:t>to</w:t>
      </w:r>
      <w:r w:rsidRPr="00484D21">
        <w:rPr>
          <w:rFonts w:ascii="Comic Sans MS" w:hAnsi="Comic Sans MS"/>
          <w:sz w:val="26"/>
          <w:szCs w:val="26"/>
        </w:rPr>
        <w:t xml:space="preserve"> the e-mail address above </w:t>
      </w:r>
    </w:p>
    <w:p w14:paraId="2AF8481D" w14:textId="55C49C1A" w:rsidR="00484D21" w:rsidRPr="00484D21" w:rsidRDefault="003149F5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Some</w:t>
      </w:r>
      <w:r w:rsidR="008B49F6" w:rsidRPr="00484D21">
        <w:rPr>
          <w:rFonts w:ascii="Comic Sans MS" w:hAnsi="Comic Sans MS"/>
          <w:sz w:val="26"/>
          <w:szCs w:val="26"/>
        </w:rPr>
        <w:t xml:space="preserve"> supporting materials and tasks are at the bottom </w:t>
      </w:r>
      <w:r w:rsidR="00484D21" w:rsidRPr="00484D21">
        <w:rPr>
          <w:rFonts w:ascii="Comic Sans MS" w:hAnsi="Comic Sans MS"/>
          <w:sz w:val="26"/>
          <w:szCs w:val="26"/>
        </w:rPr>
        <w:t>(</w:t>
      </w:r>
      <w:r w:rsidR="008B49F6" w:rsidRPr="00484D21">
        <w:rPr>
          <w:rFonts w:ascii="Comic Sans MS" w:hAnsi="Comic Sans MS"/>
          <w:sz w:val="26"/>
          <w:szCs w:val="26"/>
        </w:rPr>
        <w:t>after the table below</w:t>
      </w:r>
      <w:r w:rsidR="00484D21" w:rsidRPr="00484D21">
        <w:rPr>
          <w:rFonts w:ascii="Comic Sans MS" w:hAnsi="Comic Sans MS"/>
          <w:sz w:val="26"/>
          <w:szCs w:val="26"/>
        </w:rPr>
        <w:t>)</w:t>
      </w:r>
      <w:r w:rsidR="008B49F6" w:rsidRPr="00484D21">
        <w:rPr>
          <w:rFonts w:ascii="Comic Sans MS" w:hAnsi="Comic Sans MS"/>
          <w:sz w:val="26"/>
          <w:szCs w:val="26"/>
        </w:rPr>
        <w:t xml:space="preserve">. Keep scrolling down to find them! </w:t>
      </w:r>
    </w:p>
    <w:p w14:paraId="657CCAFC" w14:textId="4E81E7A8" w:rsidR="008B49F6" w:rsidRDefault="008B49F6">
      <w:pPr>
        <w:rPr>
          <w:rFonts w:ascii="Comic Sans MS" w:hAnsi="Comic Sans MS"/>
          <w:sz w:val="26"/>
          <w:szCs w:val="26"/>
        </w:rPr>
      </w:pPr>
      <w:r w:rsidRPr="00484D21">
        <w:rPr>
          <w:rFonts w:ascii="Comic Sans MS" w:hAnsi="Comic Sans MS"/>
          <w:sz w:val="26"/>
          <w:szCs w:val="26"/>
        </w:rPr>
        <w:t xml:space="preserve">Good luck and well done for </w:t>
      </w:r>
      <w:r w:rsidR="00E71868" w:rsidRPr="00484D21">
        <w:rPr>
          <w:rFonts w:ascii="Comic Sans MS" w:hAnsi="Comic Sans MS"/>
          <w:sz w:val="26"/>
          <w:szCs w:val="26"/>
        </w:rPr>
        <w:t>continuing</w:t>
      </w:r>
      <w:r w:rsidRPr="00484D21">
        <w:rPr>
          <w:rFonts w:ascii="Comic Sans MS" w:hAnsi="Comic Sans MS"/>
          <w:sz w:val="26"/>
          <w:szCs w:val="26"/>
        </w:rPr>
        <w:t xml:space="preserve"> your learning and working so hard! </w:t>
      </w:r>
      <w:r w:rsidR="003149F5">
        <w:rPr>
          <w:rFonts w:ascii="Comic Sans MS" w:hAnsi="Comic Sans MS"/>
          <w:sz w:val="26"/>
          <w:szCs w:val="26"/>
        </w:rPr>
        <w:t>We</w:t>
      </w:r>
      <w:r w:rsidR="00E71868" w:rsidRPr="00484D21">
        <w:rPr>
          <w:rFonts w:ascii="Comic Sans MS" w:hAnsi="Comic Sans MS"/>
          <w:sz w:val="26"/>
          <w:szCs w:val="26"/>
        </w:rPr>
        <w:t xml:space="preserve"> can’t wait to see your work. </w:t>
      </w:r>
    </w:p>
    <w:p w14:paraId="18D7CD34" w14:textId="77777777" w:rsidR="00484D21" w:rsidRPr="00484D21" w:rsidRDefault="00484D21">
      <w:pPr>
        <w:rPr>
          <w:rFonts w:ascii="Comic Sans MS" w:hAnsi="Comic Sans MS"/>
          <w:sz w:val="26"/>
          <w:szCs w:val="26"/>
        </w:rPr>
      </w:pPr>
    </w:p>
    <w:p w14:paraId="6800DF70" w14:textId="40383E3E" w:rsidR="00484D21" w:rsidRDefault="00A41B50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Mrs Potter &amp; Miss </w:t>
      </w:r>
      <w:proofErr w:type="spellStart"/>
      <w:r>
        <w:rPr>
          <w:rFonts w:ascii="Comic Sans MS" w:hAnsi="Comic Sans MS"/>
          <w:sz w:val="26"/>
          <w:szCs w:val="26"/>
        </w:rPr>
        <w:t>P</w:t>
      </w:r>
      <w:r w:rsidR="009C0F22">
        <w:rPr>
          <w:rFonts w:ascii="Comic Sans MS" w:hAnsi="Comic Sans MS"/>
          <w:sz w:val="26"/>
          <w:szCs w:val="26"/>
        </w:rPr>
        <w:t>y</w:t>
      </w:r>
      <w:r>
        <w:rPr>
          <w:rFonts w:ascii="Comic Sans MS" w:hAnsi="Comic Sans MS"/>
          <w:sz w:val="26"/>
          <w:szCs w:val="26"/>
        </w:rPr>
        <w:t>lypiak</w:t>
      </w:r>
      <w:proofErr w:type="spellEnd"/>
      <w:r>
        <w:rPr>
          <w:rFonts w:ascii="Comic Sans MS" w:hAnsi="Comic Sans MS"/>
          <w:sz w:val="26"/>
          <w:szCs w:val="26"/>
        </w:rPr>
        <w:t xml:space="preserve">-Clancy </w:t>
      </w:r>
    </w:p>
    <w:p w14:paraId="4587C61C" w14:textId="04C7FF69" w:rsidR="00484D21" w:rsidRDefault="00484D21">
      <w:pPr>
        <w:rPr>
          <w:rFonts w:ascii="Comic Sans MS" w:hAnsi="Comic Sans MS"/>
          <w:sz w:val="26"/>
          <w:szCs w:val="26"/>
        </w:rPr>
      </w:pPr>
    </w:p>
    <w:p w14:paraId="079E0D74" w14:textId="33E56F0C" w:rsid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P.S</w:t>
      </w:r>
    </w:p>
    <w:p w14:paraId="03E1EDAA" w14:textId="2EB6DDA1" w:rsid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you also have your challenges to work on! </w:t>
      </w:r>
    </w:p>
    <w:p w14:paraId="19E168F9" w14:textId="77777777" w:rsidR="00A41B50" w:rsidRDefault="00A41B50">
      <w:pPr>
        <w:rPr>
          <w:rFonts w:ascii="Comic Sans MS" w:hAnsi="Comic Sans MS"/>
          <w:sz w:val="26"/>
          <w:szCs w:val="26"/>
        </w:rPr>
      </w:pPr>
    </w:p>
    <w:p w14:paraId="7784C975" w14:textId="77777777" w:rsidR="00A41B50" w:rsidRDefault="00A41B50">
      <w:pPr>
        <w:rPr>
          <w:rFonts w:ascii="Comic Sans MS" w:hAnsi="Comic Sans MS"/>
          <w:sz w:val="26"/>
          <w:szCs w:val="26"/>
        </w:rPr>
      </w:pPr>
    </w:p>
    <w:p w14:paraId="38613671" w14:textId="77777777" w:rsidR="00484D21" w:rsidRPr="00484D21" w:rsidRDefault="00484D21">
      <w:pPr>
        <w:rPr>
          <w:rFonts w:ascii="Comic Sans MS" w:hAnsi="Comic Sans MS"/>
          <w:sz w:val="26"/>
          <w:szCs w:val="26"/>
        </w:rPr>
      </w:pPr>
    </w:p>
    <w:tbl>
      <w:tblPr>
        <w:tblStyle w:val="TableGrid"/>
        <w:tblW w:w="9781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418"/>
        <w:gridCol w:w="8363"/>
      </w:tblGrid>
      <w:tr w:rsidR="00A41B50" w14:paraId="35B2D4BF" w14:textId="77777777" w:rsidTr="00A41B50">
        <w:tc>
          <w:tcPr>
            <w:tcW w:w="1418" w:type="dxa"/>
            <w:shd w:val="clear" w:color="auto" w:fill="BFBFBF" w:themeFill="background1" w:themeFillShade="BF"/>
          </w:tcPr>
          <w:p w14:paraId="3631C3C9" w14:textId="4C541AF5" w:rsidR="00A41B50" w:rsidRPr="0034504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>Subject</w:t>
            </w:r>
          </w:p>
        </w:tc>
        <w:tc>
          <w:tcPr>
            <w:tcW w:w="8363" w:type="dxa"/>
            <w:shd w:val="clear" w:color="auto" w:fill="BFBFBF" w:themeFill="background1" w:themeFillShade="BF"/>
          </w:tcPr>
          <w:p w14:paraId="2E30D149" w14:textId="3DA7B5C6" w:rsidR="00A41B50" w:rsidRPr="00F54250" w:rsidRDefault="00A41B50">
            <w:pPr>
              <w:rPr>
                <w:rFonts w:ascii="Comic Sans MS" w:hAnsi="Comic Sans MS"/>
                <w:b/>
                <w:bCs/>
              </w:rPr>
            </w:pPr>
            <w:r w:rsidRPr="00F54250">
              <w:rPr>
                <w:rFonts w:ascii="Comic Sans MS" w:hAnsi="Comic Sans MS"/>
                <w:b/>
                <w:bCs/>
              </w:rPr>
              <w:t>Task</w:t>
            </w:r>
          </w:p>
        </w:tc>
      </w:tr>
      <w:tr w:rsidR="009C0F22" w14:paraId="72E3312A" w14:textId="77777777" w:rsidTr="00A41B50">
        <w:tc>
          <w:tcPr>
            <w:tcW w:w="1418" w:type="dxa"/>
            <w:shd w:val="clear" w:color="auto" w:fill="FFFFFF" w:themeFill="background1"/>
          </w:tcPr>
          <w:p w14:paraId="48D526DD" w14:textId="77777777" w:rsidR="009C0F22" w:rsidRDefault="009C0F22" w:rsidP="009C0F22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Maths</w:t>
            </w:r>
          </w:p>
          <w:p w14:paraId="569B304D" w14:textId="77777777" w:rsidR="009C0F22" w:rsidRDefault="009C0F22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8363" w:type="dxa"/>
            <w:shd w:val="clear" w:color="auto" w:fill="FFFFFF" w:themeFill="background1"/>
          </w:tcPr>
          <w:p w14:paraId="758412E5" w14:textId="77777777" w:rsidR="009C0F22" w:rsidRDefault="009C0F22" w:rsidP="009C0F22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>Warm up your maths brains today by:</w:t>
            </w:r>
          </w:p>
          <w:p w14:paraId="71D92531" w14:textId="77777777" w:rsidR="00F54250" w:rsidRDefault="00F54250" w:rsidP="008C5327">
            <w:pPr>
              <w:rPr>
                <w:rFonts w:ascii="Comic Sans MS" w:hAnsi="Comic Sans MS"/>
                <w:bCs/>
              </w:rPr>
            </w:pPr>
          </w:p>
          <w:p w14:paraId="3285A383" w14:textId="45F9958E" w:rsidR="009C0F22" w:rsidRPr="00F54250" w:rsidRDefault="009C0F22" w:rsidP="00F54250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Practising your </w:t>
            </w:r>
            <w:r w:rsidR="008C5327" w:rsidRPr="00F54250">
              <w:rPr>
                <w:rFonts w:ascii="Comic Sans MS" w:hAnsi="Comic Sans MS"/>
                <w:bCs/>
              </w:rPr>
              <w:t xml:space="preserve">times tables on: </w:t>
            </w:r>
          </w:p>
          <w:p w14:paraId="26A89730" w14:textId="727999A4" w:rsidR="008C5327" w:rsidRPr="00F54250" w:rsidRDefault="003149F5" w:rsidP="008C5327">
            <w:pPr>
              <w:rPr>
                <w:rFonts w:ascii="Comic Sans MS" w:hAnsi="Comic Sans MS"/>
                <w:color w:val="000000"/>
              </w:rPr>
            </w:pPr>
            <w:hyperlink r:id="rId9" w:history="1">
              <w:r w:rsidR="008C5327" w:rsidRPr="00F54250">
                <w:rPr>
                  <w:rStyle w:val="Hyperlink"/>
                  <w:rFonts w:ascii="Comic Sans MS" w:hAnsi="Comic Sans MS"/>
                </w:rPr>
                <w:t>https://ttrockstars.com/</w:t>
              </w:r>
            </w:hyperlink>
          </w:p>
          <w:p w14:paraId="62A36E94" w14:textId="77777777" w:rsidR="008C5327" w:rsidRPr="00F54250" w:rsidRDefault="008C5327" w:rsidP="008C5327">
            <w:pPr>
              <w:rPr>
                <w:rFonts w:ascii="Comic Sans MS" w:hAnsi="Comic Sans MS"/>
              </w:rPr>
            </w:pPr>
          </w:p>
          <w:p w14:paraId="3B6F333F" w14:textId="519C90F5" w:rsidR="008C5327" w:rsidRPr="00F54250" w:rsidRDefault="00F54250">
            <w:pPr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</w:rPr>
              <w:t xml:space="preserve">Practising telling the time using: </w:t>
            </w:r>
          </w:p>
          <w:p w14:paraId="621577B2" w14:textId="238FADC7" w:rsidR="008C5327" w:rsidRPr="00F54250" w:rsidRDefault="003149F5">
            <w:pPr>
              <w:rPr>
                <w:rFonts w:ascii="Comic Sans MS" w:hAnsi="Comic Sans MS"/>
                <w:bCs/>
              </w:rPr>
            </w:pPr>
            <w:hyperlink r:id="rId10" w:history="1">
              <w:r w:rsidR="008C5327" w:rsidRPr="00F54250">
                <w:rPr>
                  <w:rFonts w:ascii="Comic Sans MS" w:hAnsi="Comic Sans MS"/>
                  <w:color w:val="0000FF"/>
                  <w:u w:val="single"/>
                </w:rPr>
                <w:t>https://www.topmarks.co.uk/Flash.aspx?f=matchingpairstimev3</w:t>
              </w:r>
            </w:hyperlink>
          </w:p>
          <w:p w14:paraId="6C9DC459" w14:textId="77777777" w:rsidR="008C5327" w:rsidRPr="00F54250" w:rsidRDefault="008C5327">
            <w:pPr>
              <w:rPr>
                <w:rFonts w:ascii="Comic Sans MS" w:hAnsi="Comic Sans MS"/>
                <w:bCs/>
              </w:rPr>
            </w:pPr>
          </w:p>
          <w:p w14:paraId="0EF797FB" w14:textId="654B8716" w:rsidR="008C5327" w:rsidRPr="00F54250" w:rsidRDefault="008C5327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1D8A3B66" wp14:editId="5B157AD1">
                  <wp:extent cx="5173345" cy="1012190"/>
                  <wp:effectExtent l="0" t="0" r="825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3345" cy="1012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98CC52" w14:textId="54F7A484" w:rsidR="008C5327" w:rsidRPr="00F54250" w:rsidRDefault="008C5327">
            <w:pPr>
              <w:rPr>
                <w:rFonts w:ascii="Comic Sans MS" w:hAnsi="Comic Sans MS"/>
                <w:bCs/>
              </w:rPr>
            </w:pPr>
          </w:p>
        </w:tc>
      </w:tr>
      <w:tr w:rsidR="00A41B50" w14:paraId="7EBB485C" w14:textId="77777777" w:rsidTr="00A41B50">
        <w:tc>
          <w:tcPr>
            <w:tcW w:w="1418" w:type="dxa"/>
            <w:shd w:val="clear" w:color="auto" w:fill="FFFFFF" w:themeFill="background1"/>
          </w:tcPr>
          <w:p w14:paraId="062F6A8C" w14:textId="340DC2D1" w:rsidR="00A41B50" w:rsidRDefault="009C0F22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Maths</w:t>
            </w:r>
          </w:p>
          <w:p w14:paraId="1D969941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3582050A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4DA03A02" w14:textId="77777777" w:rsidR="00A41B50" w:rsidRPr="0034504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8363" w:type="dxa"/>
            <w:shd w:val="clear" w:color="auto" w:fill="FFFFFF" w:themeFill="background1"/>
          </w:tcPr>
          <w:p w14:paraId="3DD50615" w14:textId="7CE27062" w:rsidR="009C0F22" w:rsidRPr="00F54250" w:rsidRDefault="008C5327">
            <w:pPr>
              <w:rPr>
                <w:rFonts w:ascii="Comic Sans MS" w:hAnsi="Comic Sans MS"/>
                <w:b/>
                <w:bCs/>
              </w:rPr>
            </w:pPr>
            <w:r w:rsidRPr="00F54250">
              <w:rPr>
                <w:rFonts w:ascii="Comic Sans MS" w:hAnsi="Comic Sans MS"/>
                <w:b/>
                <w:bCs/>
              </w:rPr>
              <w:t>Division and Multiplication (times and divide)</w:t>
            </w:r>
          </w:p>
          <w:p w14:paraId="7008CAB0" w14:textId="1F730CE8" w:rsidR="00A41B50" w:rsidRPr="00F54250" w:rsidRDefault="00A41B50">
            <w:pPr>
              <w:rPr>
                <w:rFonts w:ascii="Comic Sans MS" w:hAnsi="Comic Sans MS"/>
                <w:bCs/>
              </w:rPr>
            </w:pPr>
          </w:p>
          <w:p w14:paraId="1BC2E212" w14:textId="79CE5B5F" w:rsidR="008C5327" w:rsidRPr="00F54250" w:rsidRDefault="008C5327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First of all remind yourself how to solve x </w:t>
            </w:r>
            <w:r w:rsidR="00F54250" w:rsidRPr="00F54250">
              <w:rPr>
                <w:rFonts w:ascii="Comic Sans MS" w:hAnsi="Comic Sans MS"/>
                <w:bCs/>
              </w:rPr>
              <w:t>and ÷</w:t>
            </w:r>
            <w:r w:rsidRPr="00F54250">
              <w:rPr>
                <w:rFonts w:ascii="Comic Sans MS" w:hAnsi="Comic Sans MS"/>
                <w:bCs/>
              </w:rPr>
              <w:t xml:space="preserve"> problems. </w:t>
            </w:r>
          </w:p>
          <w:p w14:paraId="6168667B" w14:textId="6A490F97" w:rsidR="008C5327" w:rsidRPr="00F54250" w:rsidRDefault="00DA52D3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73600" behindDoc="0" locked="0" layoutInCell="1" allowOverlap="1" wp14:anchorId="0E6B1028" wp14:editId="69ADE490">
                  <wp:simplePos x="0" y="0"/>
                  <wp:positionH relativeFrom="column">
                    <wp:posOffset>2624455</wp:posOffset>
                  </wp:positionH>
                  <wp:positionV relativeFrom="paragraph">
                    <wp:posOffset>187325</wp:posOffset>
                  </wp:positionV>
                  <wp:extent cx="1943100" cy="1223769"/>
                  <wp:effectExtent l="0" t="0" r="0" b="0"/>
                  <wp:wrapSquare wrapText="bothSides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223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11BAB5" w14:textId="5A3CD1CA" w:rsidR="008C5327" w:rsidRPr="00F54250" w:rsidRDefault="008C5327">
            <w:pPr>
              <w:rPr>
                <w:rFonts w:ascii="Comic Sans MS" w:hAnsi="Comic Sans MS"/>
                <w:bCs/>
              </w:rPr>
            </w:pPr>
          </w:p>
          <w:p w14:paraId="1C54B076" w14:textId="67A79DC4" w:rsidR="00A41B50" w:rsidRPr="00F54250" w:rsidRDefault="008C5327">
            <w:pPr>
              <w:rPr>
                <w:rFonts w:ascii="Comic Sans MS" w:hAnsi="Comic Sans MS"/>
                <w:b/>
                <w:bCs/>
              </w:rPr>
            </w:pPr>
            <w:r w:rsidRPr="00F54250">
              <w:rPr>
                <w:rFonts w:ascii="Comic Sans MS" w:hAnsi="Comic Sans MS"/>
                <w:b/>
                <w:bCs/>
              </w:rPr>
              <w:t>3 x 4 =</w:t>
            </w:r>
          </w:p>
          <w:p w14:paraId="41A9C0EA" w14:textId="77777777" w:rsidR="008C5327" w:rsidRPr="00F54250" w:rsidRDefault="008C5327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>Step 1, draw 3 circles.</w:t>
            </w:r>
          </w:p>
          <w:p w14:paraId="37900D11" w14:textId="74E53A0C" w:rsidR="008C5327" w:rsidRPr="00F54250" w:rsidRDefault="008C5327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Step 2, draw 4 spots in each circle. </w:t>
            </w:r>
          </w:p>
          <w:p w14:paraId="65E14999" w14:textId="6D9A54CD" w:rsidR="008C5327" w:rsidRPr="00F54250" w:rsidRDefault="008C5327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Step 3, count how many altogether. </w:t>
            </w:r>
          </w:p>
          <w:p w14:paraId="61E94819" w14:textId="3A95A167" w:rsidR="00A41B50" w:rsidRPr="00F54250" w:rsidRDefault="00A41B50">
            <w:pPr>
              <w:rPr>
                <w:rFonts w:ascii="Comic Sans MS" w:hAnsi="Comic Sans MS"/>
                <w:bCs/>
              </w:rPr>
            </w:pPr>
          </w:p>
          <w:p w14:paraId="568C97D1" w14:textId="70D36B5A" w:rsidR="00A41B50" w:rsidRDefault="00A41B50">
            <w:pPr>
              <w:rPr>
                <w:rFonts w:ascii="Comic Sans MS" w:hAnsi="Comic Sans MS"/>
                <w:bCs/>
              </w:rPr>
            </w:pPr>
          </w:p>
          <w:p w14:paraId="7C944352" w14:textId="77777777" w:rsidR="00F54250" w:rsidRDefault="00F54250">
            <w:pPr>
              <w:rPr>
                <w:rFonts w:ascii="Comic Sans MS" w:hAnsi="Comic Sans MS"/>
                <w:bCs/>
              </w:rPr>
            </w:pPr>
          </w:p>
          <w:p w14:paraId="5EE78BB6" w14:textId="77777777" w:rsidR="00F54250" w:rsidRPr="00F54250" w:rsidRDefault="00F54250">
            <w:pPr>
              <w:rPr>
                <w:rFonts w:ascii="Comic Sans MS" w:hAnsi="Comic Sans MS"/>
                <w:bCs/>
              </w:rPr>
            </w:pPr>
          </w:p>
          <w:p w14:paraId="6C5C87FD" w14:textId="2F642349" w:rsidR="00A41B50" w:rsidRPr="00F54250" w:rsidRDefault="00DA52D3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74624" behindDoc="0" locked="0" layoutInCell="1" allowOverlap="1" wp14:anchorId="1CA936E9" wp14:editId="562D1DA3">
                  <wp:simplePos x="0" y="0"/>
                  <wp:positionH relativeFrom="column">
                    <wp:posOffset>2948305</wp:posOffset>
                  </wp:positionH>
                  <wp:positionV relativeFrom="paragraph">
                    <wp:posOffset>116205</wp:posOffset>
                  </wp:positionV>
                  <wp:extent cx="1786117" cy="1152525"/>
                  <wp:effectExtent l="0" t="0" r="5080" b="0"/>
                  <wp:wrapSquare wrapText="bothSides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117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F2650D6" w14:textId="677C876C" w:rsidR="00DA52D3" w:rsidRPr="00F54250" w:rsidRDefault="00DA52D3">
            <w:pPr>
              <w:rPr>
                <w:rFonts w:ascii="Comic Sans MS" w:hAnsi="Comic Sans MS"/>
                <w:b/>
                <w:bCs/>
              </w:rPr>
            </w:pPr>
            <w:r w:rsidRPr="00F54250">
              <w:rPr>
                <w:rFonts w:ascii="Comic Sans MS" w:hAnsi="Comic Sans MS"/>
                <w:b/>
                <w:bCs/>
              </w:rPr>
              <w:t>10 ÷ 5 =</w:t>
            </w:r>
          </w:p>
          <w:p w14:paraId="5C9A3753" w14:textId="6E457E02" w:rsidR="00DA52D3" w:rsidRPr="00F54250" w:rsidRDefault="00DA52D3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>Step 1, draw 5 circles.</w:t>
            </w:r>
          </w:p>
          <w:p w14:paraId="06BAE7A6" w14:textId="3BD57660" w:rsidR="00DA52D3" w:rsidRPr="00F54250" w:rsidRDefault="00DA52D3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Step 2, share 10 equally between the, </w:t>
            </w:r>
          </w:p>
          <w:p w14:paraId="4F9A76E8" w14:textId="6542270E" w:rsidR="00DA52D3" w:rsidRPr="00F54250" w:rsidRDefault="00DA52D3">
            <w:pPr>
              <w:rPr>
                <w:rFonts w:ascii="Comic Sans MS" w:hAnsi="Comic Sans MS"/>
                <w:bCs/>
              </w:rPr>
            </w:pPr>
            <w:proofErr w:type="gramStart"/>
            <w:r w:rsidRPr="00F54250">
              <w:rPr>
                <w:rFonts w:ascii="Comic Sans MS" w:hAnsi="Comic Sans MS"/>
                <w:bCs/>
              </w:rPr>
              <w:t>put</w:t>
            </w:r>
            <w:proofErr w:type="gramEnd"/>
            <w:r w:rsidRPr="00F54250">
              <w:rPr>
                <w:rFonts w:ascii="Comic Sans MS" w:hAnsi="Comic Sans MS"/>
                <w:bCs/>
              </w:rPr>
              <w:t xml:space="preserve"> one in each circle at a time. </w:t>
            </w:r>
          </w:p>
          <w:p w14:paraId="49734A1F" w14:textId="3B9E8AE6" w:rsidR="00DA52D3" w:rsidRPr="00F54250" w:rsidRDefault="00DA52D3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Step 3, count how many in 1 of the circles. </w:t>
            </w:r>
          </w:p>
          <w:p w14:paraId="307984F1" w14:textId="4D924944" w:rsidR="00A41B50" w:rsidRPr="00F54250" w:rsidRDefault="00A41B50">
            <w:pPr>
              <w:rPr>
                <w:rFonts w:ascii="Comic Sans MS" w:hAnsi="Comic Sans MS"/>
                <w:bCs/>
              </w:rPr>
            </w:pPr>
          </w:p>
          <w:p w14:paraId="1F4044A7" w14:textId="77777777" w:rsidR="00A41B50" w:rsidRPr="00F54250" w:rsidRDefault="00A41B50">
            <w:pPr>
              <w:rPr>
                <w:rFonts w:ascii="Comic Sans MS" w:hAnsi="Comic Sans MS"/>
                <w:bCs/>
              </w:rPr>
            </w:pPr>
          </w:p>
          <w:p w14:paraId="664F2AF2" w14:textId="3ED45301" w:rsidR="00A41B50" w:rsidRPr="00F54250" w:rsidRDefault="00A41B50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/>
                <w:bCs/>
                <w:u w:val="single"/>
              </w:rPr>
              <w:t>Tip:</w:t>
            </w:r>
            <w:r w:rsidR="00D70B73" w:rsidRPr="00F54250">
              <w:rPr>
                <w:rFonts w:ascii="Comic Sans MS" w:hAnsi="Comic Sans MS"/>
                <w:bCs/>
              </w:rPr>
              <w:t xml:space="preserve"> R</w:t>
            </w:r>
            <w:r w:rsidR="00DA52D3" w:rsidRPr="00F54250">
              <w:rPr>
                <w:rFonts w:ascii="Comic Sans MS" w:hAnsi="Comic Sans MS"/>
                <w:bCs/>
              </w:rPr>
              <w:t xml:space="preserve">emember to look at the sign ‘x or ÷’ to make sure you get the answers right. </w:t>
            </w:r>
          </w:p>
          <w:p w14:paraId="72812327" w14:textId="77777777" w:rsidR="00DA52D3" w:rsidRPr="00F54250" w:rsidRDefault="00DA52D3">
            <w:pPr>
              <w:rPr>
                <w:rFonts w:ascii="Comic Sans MS" w:hAnsi="Comic Sans MS"/>
                <w:bCs/>
              </w:rPr>
            </w:pPr>
          </w:p>
          <w:p w14:paraId="4AE8FF91" w14:textId="38165DDA" w:rsidR="00A41B50" w:rsidRPr="00F54250" w:rsidRDefault="009C0F22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In your </w:t>
            </w:r>
            <w:r w:rsidRPr="00F54250">
              <w:rPr>
                <w:rFonts w:ascii="Comic Sans MS" w:hAnsi="Comic Sans MS"/>
                <w:b/>
                <w:bCs/>
              </w:rPr>
              <w:t>yellow books</w:t>
            </w:r>
            <w:r w:rsidRPr="00F54250">
              <w:rPr>
                <w:rFonts w:ascii="Comic Sans MS" w:hAnsi="Comic Sans MS"/>
                <w:bCs/>
              </w:rPr>
              <w:t xml:space="preserve"> please complete the following questions. Start on </w:t>
            </w:r>
            <w:r w:rsidRPr="00F54250">
              <w:rPr>
                <w:rFonts w:ascii="Comic Sans MS" w:hAnsi="Comic Sans MS"/>
                <w:bCs/>
                <w:color w:val="FF0000"/>
              </w:rPr>
              <w:t xml:space="preserve">red, </w:t>
            </w:r>
            <w:r w:rsidRPr="00F54250">
              <w:rPr>
                <w:rFonts w:ascii="Comic Sans MS" w:hAnsi="Comic Sans MS"/>
                <w:bCs/>
              </w:rPr>
              <w:t xml:space="preserve">then </w:t>
            </w:r>
            <w:r w:rsidRPr="00F54250">
              <w:rPr>
                <w:rFonts w:ascii="Comic Sans MS" w:hAnsi="Comic Sans MS"/>
                <w:bCs/>
                <w:highlight w:val="yellow"/>
              </w:rPr>
              <w:t>yellow</w:t>
            </w:r>
            <w:r w:rsidRPr="00F54250">
              <w:rPr>
                <w:rFonts w:ascii="Comic Sans MS" w:hAnsi="Comic Sans MS"/>
                <w:bCs/>
              </w:rPr>
              <w:t xml:space="preserve"> and then </w:t>
            </w:r>
            <w:r w:rsidRPr="00F54250">
              <w:rPr>
                <w:rFonts w:ascii="Comic Sans MS" w:hAnsi="Comic Sans MS"/>
                <w:bCs/>
                <w:color w:val="00B050"/>
              </w:rPr>
              <w:t xml:space="preserve">green. </w:t>
            </w:r>
            <w:r w:rsidRPr="00F54250">
              <w:rPr>
                <w:rFonts w:ascii="Comic Sans MS" w:hAnsi="Comic Sans MS"/>
                <w:bCs/>
              </w:rPr>
              <w:t xml:space="preserve">Remember do as many as you can. If you finish them all complete the challenge. </w:t>
            </w:r>
          </w:p>
          <w:p w14:paraId="0F687F6B" w14:textId="77777777" w:rsidR="009C0F22" w:rsidRPr="00F54250" w:rsidRDefault="009C0F22">
            <w:pPr>
              <w:rPr>
                <w:rFonts w:ascii="Comic Sans MS" w:hAnsi="Comic Sans MS"/>
                <w:bCs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712"/>
              <w:gridCol w:w="2712"/>
              <w:gridCol w:w="2713"/>
            </w:tblGrid>
            <w:tr w:rsidR="009C0F22" w:rsidRPr="00F54250" w14:paraId="65421167" w14:textId="77777777" w:rsidTr="009C0F22">
              <w:tc>
                <w:tcPr>
                  <w:tcW w:w="2712" w:type="dxa"/>
                </w:tcPr>
                <w:p w14:paraId="21ED93FC" w14:textId="39A7FF2B" w:rsidR="009C0F22" w:rsidRPr="00F54250" w:rsidRDefault="00DA52D3">
                  <w:pPr>
                    <w:rPr>
                      <w:rFonts w:ascii="Comic Sans MS" w:hAnsi="Comic Sans MS"/>
                      <w:bCs/>
                      <w:color w:val="FF0000"/>
                    </w:rPr>
                  </w:pPr>
                  <w:r w:rsidRPr="00F54250">
                    <w:rPr>
                      <w:rFonts w:ascii="Comic Sans MS" w:hAnsi="Comic Sans MS"/>
                      <w:bCs/>
                      <w:color w:val="FF0000"/>
                    </w:rPr>
                    <w:t>4 ÷2 =</w:t>
                  </w:r>
                </w:p>
                <w:p w14:paraId="596C6A97" w14:textId="77777777" w:rsidR="00DA52D3" w:rsidRPr="00F54250" w:rsidRDefault="00DA52D3">
                  <w:pPr>
                    <w:rPr>
                      <w:rFonts w:ascii="Comic Sans MS" w:hAnsi="Comic Sans MS"/>
                      <w:bCs/>
                      <w:color w:val="FF0000"/>
                    </w:rPr>
                  </w:pPr>
                  <w:r w:rsidRPr="00F54250">
                    <w:rPr>
                      <w:rFonts w:ascii="Comic Sans MS" w:hAnsi="Comic Sans MS"/>
                      <w:bCs/>
                      <w:color w:val="FF0000"/>
                    </w:rPr>
                    <w:t>9 ÷ 3 =</w:t>
                  </w:r>
                </w:p>
                <w:p w14:paraId="57F6FF2B" w14:textId="77777777" w:rsidR="00DA52D3" w:rsidRPr="00F54250" w:rsidRDefault="00DA52D3">
                  <w:pPr>
                    <w:rPr>
                      <w:rFonts w:ascii="Comic Sans MS" w:hAnsi="Comic Sans MS"/>
                      <w:bCs/>
                      <w:color w:val="FF0000"/>
                    </w:rPr>
                  </w:pPr>
                  <w:r w:rsidRPr="00F54250">
                    <w:rPr>
                      <w:rFonts w:ascii="Comic Sans MS" w:hAnsi="Comic Sans MS"/>
                      <w:bCs/>
                      <w:color w:val="FF0000"/>
                    </w:rPr>
                    <w:t>5 x 2 =</w:t>
                  </w:r>
                </w:p>
                <w:p w14:paraId="55F4FC82" w14:textId="5D1C2324" w:rsidR="00DA52D3" w:rsidRPr="00F54250" w:rsidRDefault="00DA52D3">
                  <w:pPr>
                    <w:rPr>
                      <w:rFonts w:ascii="Comic Sans MS" w:hAnsi="Comic Sans MS"/>
                      <w:bCs/>
                    </w:rPr>
                  </w:pPr>
                  <w:r w:rsidRPr="00F54250">
                    <w:rPr>
                      <w:rFonts w:ascii="Comic Sans MS" w:hAnsi="Comic Sans MS"/>
                      <w:bCs/>
                      <w:color w:val="FF0000"/>
                    </w:rPr>
                    <w:t>4 x 5 =</w:t>
                  </w:r>
                </w:p>
              </w:tc>
              <w:tc>
                <w:tcPr>
                  <w:tcW w:w="2712" w:type="dxa"/>
                </w:tcPr>
                <w:p w14:paraId="7FAE6358" w14:textId="6997AD8A" w:rsidR="00DA52D3" w:rsidRPr="00F54250" w:rsidRDefault="00DA52D3" w:rsidP="00DA52D3">
                  <w:pPr>
                    <w:rPr>
                      <w:rFonts w:ascii="Comic Sans MS" w:hAnsi="Comic Sans MS"/>
                      <w:bCs/>
                      <w:highlight w:val="yellow"/>
                    </w:rPr>
                  </w:pPr>
                  <w:r w:rsidRPr="00F54250">
                    <w:rPr>
                      <w:rFonts w:ascii="Comic Sans MS" w:hAnsi="Comic Sans MS"/>
                      <w:bCs/>
                      <w:highlight w:val="yellow"/>
                    </w:rPr>
                    <w:t>20 ÷2 =</w:t>
                  </w:r>
                </w:p>
                <w:p w14:paraId="602615F0" w14:textId="6A6FF1A1" w:rsidR="00DA52D3" w:rsidRPr="00F54250" w:rsidRDefault="00DA52D3" w:rsidP="00DA52D3">
                  <w:pPr>
                    <w:rPr>
                      <w:rFonts w:ascii="Comic Sans MS" w:hAnsi="Comic Sans MS"/>
                      <w:bCs/>
                      <w:highlight w:val="yellow"/>
                    </w:rPr>
                  </w:pPr>
                  <w:r w:rsidRPr="00F54250">
                    <w:rPr>
                      <w:rFonts w:ascii="Comic Sans MS" w:hAnsi="Comic Sans MS"/>
                      <w:bCs/>
                      <w:highlight w:val="yellow"/>
                    </w:rPr>
                    <w:t>15 ÷ 3 =</w:t>
                  </w:r>
                </w:p>
                <w:p w14:paraId="3024727A" w14:textId="7E86045E" w:rsidR="00DA52D3" w:rsidRPr="00F54250" w:rsidRDefault="00DA52D3" w:rsidP="00DA52D3">
                  <w:pPr>
                    <w:rPr>
                      <w:rFonts w:ascii="Comic Sans MS" w:hAnsi="Comic Sans MS"/>
                      <w:bCs/>
                      <w:highlight w:val="yellow"/>
                    </w:rPr>
                  </w:pPr>
                  <w:r w:rsidRPr="00F54250">
                    <w:rPr>
                      <w:rFonts w:ascii="Comic Sans MS" w:hAnsi="Comic Sans MS"/>
                      <w:bCs/>
                      <w:highlight w:val="yellow"/>
                    </w:rPr>
                    <w:t>12 x 2 =</w:t>
                  </w:r>
                </w:p>
                <w:p w14:paraId="3287DAC6" w14:textId="3DF7E9B8" w:rsidR="009C0F22" w:rsidRPr="00F54250" w:rsidRDefault="00DA52D3" w:rsidP="00DA52D3">
                  <w:pPr>
                    <w:rPr>
                      <w:rFonts w:ascii="Comic Sans MS" w:hAnsi="Comic Sans MS"/>
                      <w:bCs/>
                    </w:rPr>
                  </w:pPr>
                  <w:r w:rsidRPr="00F54250">
                    <w:rPr>
                      <w:rFonts w:ascii="Comic Sans MS" w:hAnsi="Comic Sans MS"/>
                      <w:bCs/>
                      <w:highlight w:val="yellow"/>
                    </w:rPr>
                    <w:t>10 x 5 =</w:t>
                  </w:r>
                </w:p>
              </w:tc>
              <w:tc>
                <w:tcPr>
                  <w:tcW w:w="2713" w:type="dxa"/>
                </w:tcPr>
                <w:p w14:paraId="5680BAB6" w14:textId="7C27D3A9" w:rsidR="00DA52D3" w:rsidRPr="00F54250" w:rsidRDefault="00DA52D3" w:rsidP="00DA52D3">
                  <w:pPr>
                    <w:rPr>
                      <w:rFonts w:ascii="Comic Sans MS" w:hAnsi="Comic Sans MS"/>
                      <w:bCs/>
                      <w:color w:val="00B050"/>
                    </w:rPr>
                  </w:pPr>
                  <w:r w:rsidRPr="00F54250">
                    <w:rPr>
                      <w:rFonts w:ascii="Comic Sans MS" w:hAnsi="Comic Sans MS"/>
                      <w:bCs/>
                      <w:color w:val="00B050"/>
                    </w:rPr>
                    <w:t>24 ÷2 =</w:t>
                  </w:r>
                </w:p>
                <w:p w14:paraId="2387CEF5" w14:textId="7614A0D8" w:rsidR="00DA52D3" w:rsidRPr="00F54250" w:rsidRDefault="00DA52D3" w:rsidP="00DA52D3">
                  <w:pPr>
                    <w:rPr>
                      <w:rFonts w:ascii="Comic Sans MS" w:hAnsi="Comic Sans MS"/>
                      <w:bCs/>
                      <w:color w:val="00B050"/>
                    </w:rPr>
                  </w:pPr>
                  <w:r w:rsidRPr="00F54250">
                    <w:rPr>
                      <w:rFonts w:ascii="Comic Sans MS" w:hAnsi="Comic Sans MS"/>
                      <w:bCs/>
                      <w:color w:val="00B050"/>
                    </w:rPr>
                    <w:t>39 ÷ 3 =</w:t>
                  </w:r>
                </w:p>
                <w:p w14:paraId="2C1B4F18" w14:textId="67A0A1F6" w:rsidR="00DA52D3" w:rsidRPr="00F54250" w:rsidRDefault="00DA52D3" w:rsidP="00DA52D3">
                  <w:pPr>
                    <w:rPr>
                      <w:rFonts w:ascii="Comic Sans MS" w:hAnsi="Comic Sans MS"/>
                      <w:bCs/>
                      <w:color w:val="00B050"/>
                    </w:rPr>
                  </w:pPr>
                  <w:r w:rsidRPr="00F54250">
                    <w:rPr>
                      <w:rFonts w:ascii="Comic Sans MS" w:hAnsi="Comic Sans MS"/>
                      <w:bCs/>
                      <w:color w:val="00B050"/>
                    </w:rPr>
                    <w:t>12 x 5 =</w:t>
                  </w:r>
                </w:p>
                <w:p w14:paraId="20E0A5B7" w14:textId="5BB1BC40" w:rsidR="009C0F22" w:rsidRPr="00F54250" w:rsidRDefault="00DA52D3" w:rsidP="00DA52D3">
                  <w:pPr>
                    <w:rPr>
                      <w:rFonts w:ascii="Comic Sans MS" w:hAnsi="Comic Sans MS"/>
                      <w:bCs/>
                    </w:rPr>
                  </w:pPr>
                  <w:r w:rsidRPr="00F54250">
                    <w:rPr>
                      <w:rFonts w:ascii="Comic Sans MS" w:hAnsi="Comic Sans MS"/>
                      <w:bCs/>
                      <w:color w:val="00B050"/>
                    </w:rPr>
                    <w:t>11 x 3 =</w:t>
                  </w:r>
                </w:p>
              </w:tc>
            </w:tr>
          </w:tbl>
          <w:p w14:paraId="7A775B93" w14:textId="77777777" w:rsidR="009C0F22" w:rsidRPr="00F54250" w:rsidRDefault="009C0F22">
            <w:pPr>
              <w:rPr>
                <w:rFonts w:ascii="Comic Sans MS" w:hAnsi="Comic Sans MS"/>
                <w:bCs/>
              </w:rPr>
            </w:pPr>
          </w:p>
          <w:p w14:paraId="511E3479" w14:textId="77777777" w:rsidR="009C0F22" w:rsidRPr="00F54250" w:rsidRDefault="009C0F22">
            <w:pPr>
              <w:rPr>
                <w:rFonts w:ascii="Comic Sans MS" w:hAnsi="Comic Sans MS"/>
                <w:bCs/>
              </w:rPr>
            </w:pPr>
          </w:p>
          <w:p w14:paraId="67A14766" w14:textId="4CDDB8B9" w:rsidR="00A41B50" w:rsidRPr="00F54250" w:rsidRDefault="00A41B50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/>
                <w:bCs/>
                <w:u w:val="single"/>
              </w:rPr>
              <w:t>Challenge:</w:t>
            </w:r>
            <w:r w:rsidRPr="00F54250">
              <w:rPr>
                <w:rFonts w:ascii="Comic Sans MS" w:hAnsi="Comic Sans MS"/>
                <w:bCs/>
              </w:rPr>
              <w:t xml:space="preserve"> </w:t>
            </w:r>
            <w:r w:rsidR="00DA52D3" w:rsidRPr="00F54250">
              <w:rPr>
                <w:rFonts w:ascii="Comic Sans MS" w:hAnsi="Comic Sans MS"/>
                <w:bCs/>
              </w:rPr>
              <w:t>Can you complete the worded problems?</w:t>
            </w:r>
          </w:p>
          <w:p w14:paraId="4E94B9B2" w14:textId="4CF1D867" w:rsidR="00AD2287" w:rsidRPr="00F54250" w:rsidRDefault="00AD2287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7507C3F4" wp14:editId="0978261D">
                  <wp:extent cx="2971800" cy="1825725"/>
                  <wp:effectExtent l="0" t="0" r="0" b="317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738" cy="1835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E46680" w14:textId="77777777" w:rsidR="00DA52D3" w:rsidRPr="00F54250" w:rsidRDefault="00DA52D3">
            <w:pPr>
              <w:rPr>
                <w:rFonts w:ascii="Comic Sans MS" w:hAnsi="Comic Sans MS"/>
                <w:bCs/>
              </w:rPr>
            </w:pPr>
          </w:p>
          <w:p w14:paraId="16DE3C3D" w14:textId="441812E0" w:rsidR="00A41B50" w:rsidRPr="00F54250" w:rsidRDefault="00A41B50">
            <w:pPr>
              <w:rPr>
                <w:rFonts w:ascii="Comic Sans MS" w:hAnsi="Comic Sans MS"/>
                <w:bCs/>
              </w:rPr>
            </w:pPr>
          </w:p>
        </w:tc>
      </w:tr>
      <w:tr w:rsidR="00A41B50" w14:paraId="5BDE6FB8" w14:textId="77777777" w:rsidTr="00A41B50">
        <w:tc>
          <w:tcPr>
            <w:tcW w:w="1418" w:type="dxa"/>
            <w:shd w:val="clear" w:color="auto" w:fill="FFFFFF" w:themeFill="background1"/>
          </w:tcPr>
          <w:p w14:paraId="24B7EAF9" w14:textId="0D3CEB7C" w:rsidR="00A41B50" w:rsidRDefault="007A737F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>Phonics</w:t>
            </w:r>
          </w:p>
          <w:p w14:paraId="43286D39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00F2FF59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683ED39B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8363" w:type="dxa"/>
            <w:shd w:val="clear" w:color="auto" w:fill="FFFFFF" w:themeFill="background1"/>
          </w:tcPr>
          <w:p w14:paraId="09528AF9" w14:textId="4B7B4713" w:rsidR="007A737F" w:rsidRPr="00F54250" w:rsidRDefault="007A737F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Log into purple mash from the school website. </w:t>
            </w:r>
          </w:p>
          <w:p w14:paraId="2307B645" w14:textId="77777777" w:rsidR="007A737F" w:rsidRPr="00F54250" w:rsidRDefault="007A737F">
            <w:pPr>
              <w:rPr>
                <w:rFonts w:ascii="Comic Sans MS" w:hAnsi="Comic Sans MS"/>
                <w:bCs/>
              </w:rPr>
            </w:pPr>
          </w:p>
          <w:p w14:paraId="3BEA9FE1" w14:textId="6E42E205" w:rsidR="007A737F" w:rsidRPr="00F54250" w:rsidRDefault="007A737F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>Click on the ‘English’ tab. Then scroll down to ‘SPAG’ and click on ‘Phonics’</w:t>
            </w:r>
          </w:p>
          <w:p w14:paraId="28EE3A3B" w14:textId="2D8901C8" w:rsidR="007A737F" w:rsidRPr="00F54250" w:rsidRDefault="007A737F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C9D07E7" wp14:editId="6143259E">
                      <wp:simplePos x="0" y="0"/>
                      <wp:positionH relativeFrom="column">
                        <wp:posOffset>2670810</wp:posOffset>
                      </wp:positionH>
                      <wp:positionV relativeFrom="paragraph">
                        <wp:posOffset>1186815</wp:posOffset>
                      </wp:positionV>
                      <wp:extent cx="542925" cy="419100"/>
                      <wp:effectExtent l="19050" t="38100" r="47625" b="38100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42925" cy="419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FD8070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7" o:spid="_x0000_s1026" type="#_x0000_t32" style="position:absolute;margin-left:210.3pt;margin-top:93.45pt;width:42.75pt;height:33pt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" strokecolor="#002060" strokeweight="4.5pt">
                      <v:stroke endarrow="block" joinstyle="miter"/>
                    </v:shape>
                  </w:pict>
                </mc:Fallback>
              </mc:AlternateContent>
            </w:r>
            <w:r w:rsidRPr="00F5425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3BBE07E3" wp14:editId="04416509">
                  <wp:extent cx="1095375" cy="1428750"/>
                  <wp:effectExtent l="0" t="0" r="952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5425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20D69285" wp14:editId="7ABA3AEA">
                  <wp:extent cx="2867025" cy="1539342"/>
                  <wp:effectExtent l="0" t="0" r="0" b="381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873" cy="1545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013C8B" w14:textId="17C9A343" w:rsidR="007A737F" w:rsidRPr="00F54250" w:rsidRDefault="007A737F">
            <w:pPr>
              <w:rPr>
                <w:rFonts w:ascii="Comic Sans MS" w:hAnsi="Comic Sans MS"/>
                <w:bCs/>
              </w:rPr>
            </w:pPr>
          </w:p>
          <w:p w14:paraId="79AFDD02" w14:textId="6AD2C1CC" w:rsidR="007A737F" w:rsidRPr="00F54250" w:rsidRDefault="007A737F">
            <w:pPr>
              <w:rPr>
                <w:rFonts w:ascii="Comic Sans MS" w:hAnsi="Comic Sans MS"/>
                <w:bCs/>
              </w:rPr>
            </w:pPr>
          </w:p>
          <w:p w14:paraId="1CFFBAEE" w14:textId="536285C2" w:rsidR="007A737F" w:rsidRPr="00F54250" w:rsidRDefault="007A737F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Now click on your phonics phase. </w:t>
            </w:r>
          </w:p>
          <w:p w14:paraId="4DF46843" w14:textId="2EA35A13" w:rsidR="007A737F" w:rsidRPr="00F54250" w:rsidRDefault="007A737F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4BC35F59" wp14:editId="212DA802">
                  <wp:extent cx="5173345" cy="1596390"/>
                  <wp:effectExtent l="0" t="0" r="8255" b="381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3345" cy="1596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9323EC" w14:textId="1347A0E0" w:rsidR="007A737F" w:rsidRPr="00F54250" w:rsidRDefault="007A737F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Once you have clicked on your phase, click on the tab labelled ‘cloze activities’. </w:t>
            </w:r>
          </w:p>
          <w:p w14:paraId="3DF35F75" w14:textId="77777777" w:rsidR="007A737F" w:rsidRPr="00F54250" w:rsidRDefault="007A737F">
            <w:pPr>
              <w:rPr>
                <w:rFonts w:ascii="Comic Sans MS" w:hAnsi="Comic Sans MS"/>
                <w:bCs/>
              </w:rPr>
            </w:pPr>
          </w:p>
          <w:p w14:paraId="283BE5E9" w14:textId="77777777" w:rsidR="007A737F" w:rsidRPr="00F54250" w:rsidRDefault="007A737F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Now spend ten minutes practising your sounds. </w:t>
            </w:r>
          </w:p>
          <w:p w14:paraId="7F29998F" w14:textId="77777777" w:rsidR="007A737F" w:rsidRPr="00F54250" w:rsidRDefault="007A737F">
            <w:pPr>
              <w:rPr>
                <w:rFonts w:ascii="Comic Sans MS" w:hAnsi="Comic Sans MS"/>
                <w:bCs/>
              </w:rPr>
            </w:pPr>
          </w:p>
          <w:p w14:paraId="18F24F78" w14:textId="4FFB76D7" w:rsidR="007A737F" w:rsidRPr="00F54250" w:rsidRDefault="00FA3889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/>
                <w:bCs/>
                <w:u w:val="single"/>
              </w:rPr>
              <w:t>Tip:</w:t>
            </w:r>
            <w:r w:rsidRPr="00F54250">
              <w:rPr>
                <w:rFonts w:ascii="Comic Sans MS" w:hAnsi="Comic Sans MS"/>
                <w:bCs/>
              </w:rPr>
              <w:t xml:space="preserve"> If you get stuck, type in ‘Mr Thorne does phonics’ into </w:t>
            </w:r>
            <w:r w:rsidR="003149F5" w:rsidRPr="00F54250">
              <w:rPr>
                <w:rFonts w:ascii="Comic Sans MS" w:hAnsi="Comic Sans MS"/>
                <w:bCs/>
              </w:rPr>
              <w:t>YouTube</w:t>
            </w:r>
            <w:r w:rsidRPr="00F54250">
              <w:rPr>
                <w:rFonts w:ascii="Comic Sans MS" w:hAnsi="Comic Sans MS"/>
                <w:bCs/>
              </w:rPr>
              <w:t>. He can help!</w:t>
            </w:r>
          </w:p>
          <w:p w14:paraId="4D48CE54" w14:textId="77777777" w:rsidR="007A737F" w:rsidRPr="00F54250" w:rsidRDefault="007A737F">
            <w:pPr>
              <w:rPr>
                <w:rFonts w:ascii="Comic Sans MS" w:hAnsi="Comic Sans MS"/>
                <w:bCs/>
              </w:rPr>
            </w:pPr>
          </w:p>
        </w:tc>
      </w:tr>
      <w:tr w:rsidR="00A41B50" w14:paraId="4F810C0B" w14:textId="77777777" w:rsidTr="00A41B50">
        <w:tc>
          <w:tcPr>
            <w:tcW w:w="1418" w:type="dxa"/>
            <w:shd w:val="clear" w:color="auto" w:fill="FFFFFF" w:themeFill="background1"/>
          </w:tcPr>
          <w:p w14:paraId="1DB6B3D0" w14:textId="35073D97" w:rsidR="00A41B50" w:rsidRDefault="007A737F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  <w:p w14:paraId="448BD2F2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6AC6A6B3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8363" w:type="dxa"/>
            <w:shd w:val="clear" w:color="auto" w:fill="FFFFFF" w:themeFill="background1"/>
          </w:tcPr>
          <w:p w14:paraId="615AE40D" w14:textId="0131F421" w:rsidR="00AD2287" w:rsidRPr="00F54250" w:rsidRDefault="00AD2287" w:rsidP="00200D74">
            <w:pPr>
              <w:rPr>
                <w:rFonts w:ascii="Comic Sans MS" w:hAnsi="Comic Sans MS"/>
                <w:b/>
                <w:bCs/>
              </w:rPr>
            </w:pPr>
            <w:r w:rsidRPr="00F54250">
              <w:rPr>
                <w:rFonts w:ascii="Comic Sans MS" w:hAnsi="Comic Sans MS"/>
                <w:b/>
                <w:bCs/>
              </w:rPr>
              <w:t>Use expanded noun phases</w:t>
            </w:r>
          </w:p>
          <w:p w14:paraId="746F57FF" w14:textId="3063166C" w:rsidR="00AD2287" w:rsidRPr="00F54250" w:rsidRDefault="00AD2287" w:rsidP="00200D74">
            <w:pPr>
              <w:rPr>
                <w:rFonts w:ascii="Comic Sans MS" w:hAnsi="Comic Sans MS"/>
                <w:bCs/>
              </w:rPr>
            </w:pPr>
          </w:p>
          <w:p w14:paraId="645FF277" w14:textId="0B34EAE7" w:rsidR="00AD2287" w:rsidRPr="00F54250" w:rsidRDefault="00AD2287" w:rsidP="00200D74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>Remember an expanded noun phase is where you use 2 adjectives to describe an object in a sentence. For example:</w:t>
            </w:r>
          </w:p>
          <w:p w14:paraId="58881073" w14:textId="05EC9224" w:rsidR="00AD2287" w:rsidRPr="00F54250" w:rsidRDefault="00AD2287" w:rsidP="00200D74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noProof/>
                <w:lang w:eastAsia="en-GB"/>
              </w:rPr>
              <w:lastRenderedPageBreak/>
              <w:drawing>
                <wp:inline distT="0" distB="0" distL="0" distR="0" wp14:anchorId="5FAF20AE" wp14:editId="2822E7B1">
                  <wp:extent cx="3171825" cy="1461178"/>
                  <wp:effectExtent l="0" t="0" r="0" b="571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4687" cy="1467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08C71E" w14:textId="77777777" w:rsidR="00200D74" w:rsidRPr="00F54250" w:rsidRDefault="00200D74" w:rsidP="00200D74">
            <w:pPr>
              <w:rPr>
                <w:rFonts w:ascii="Comic Sans MS" w:hAnsi="Comic Sans MS"/>
                <w:bCs/>
              </w:rPr>
            </w:pPr>
          </w:p>
          <w:p w14:paraId="41355100" w14:textId="77777777" w:rsidR="00AD2287" w:rsidRPr="00F54250" w:rsidRDefault="00AD2287" w:rsidP="00200D74">
            <w:pPr>
              <w:rPr>
                <w:rFonts w:ascii="Comic Sans MS" w:hAnsi="Comic Sans MS"/>
                <w:b/>
                <w:bCs/>
              </w:rPr>
            </w:pPr>
            <w:r w:rsidRPr="00F54250">
              <w:rPr>
                <w:rFonts w:ascii="Comic Sans MS" w:hAnsi="Comic Sans MS"/>
                <w:bCs/>
              </w:rPr>
              <w:t>Can you write some expanded noun phases for my pictures</w:t>
            </w:r>
            <w:r w:rsidR="009C0F22" w:rsidRPr="00F54250">
              <w:rPr>
                <w:rFonts w:ascii="Comic Sans MS" w:hAnsi="Comic Sans MS"/>
                <w:bCs/>
              </w:rPr>
              <w:t xml:space="preserve"> your </w:t>
            </w:r>
            <w:r w:rsidR="009C0F22" w:rsidRPr="00F54250">
              <w:rPr>
                <w:rFonts w:ascii="Comic Sans MS" w:hAnsi="Comic Sans MS"/>
                <w:b/>
                <w:bCs/>
              </w:rPr>
              <w:t xml:space="preserve">yellow </w:t>
            </w:r>
            <w:proofErr w:type="gramStart"/>
            <w:r w:rsidR="009C0F22" w:rsidRPr="00F54250">
              <w:rPr>
                <w:rFonts w:ascii="Comic Sans MS" w:hAnsi="Comic Sans MS"/>
                <w:b/>
                <w:bCs/>
              </w:rPr>
              <w:t>books.</w:t>
            </w:r>
            <w:proofErr w:type="gramEnd"/>
          </w:p>
          <w:p w14:paraId="54A38431" w14:textId="5BBE0D6E" w:rsidR="00AD2287" w:rsidRPr="00F54250" w:rsidRDefault="00AD2287" w:rsidP="00200D74">
            <w:pPr>
              <w:rPr>
                <w:rFonts w:ascii="Comic Sans MS" w:hAnsi="Comic Sans MS"/>
                <w:b/>
                <w:bCs/>
              </w:rPr>
            </w:pPr>
            <w:r w:rsidRPr="00F5425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251616F8" wp14:editId="45983C29">
                  <wp:extent cx="2614459" cy="197167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8484" cy="1974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14:paraId="7C48CD94" w14:textId="77777777" w:rsidR="00AD2287" w:rsidRPr="00F54250" w:rsidRDefault="00AD2287" w:rsidP="00200D74">
            <w:pPr>
              <w:rPr>
                <w:rFonts w:ascii="Comic Sans MS" w:hAnsi="Comic Sans MS"/>
                <w:b/>
                <w:bCs/>
              </w:rPr>
            </w:pPr>
          </w:p>
          <w:p w14:paraId="32B36E5B" w14:textId="40BEDB79" w:rsidR="00AD2287" w:rsidRPr="00F54250" w:rsidRDefault="00AD2287" w:rsidP="00200D74">
            <w:pPr>
              <w:rPr>
                <w:rFonts w:ascii="Comic Sans MS" w:hAnsi="Comic Sans MS"/>
                <w:b/>
                <w:bCs/>
              </w:rPr>
            </w:pPr>
            <w:r w:rsidRPr="00F5425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74F69223" wp14:editId="7796177D">
                  <wp:extent cx="2505075" cy="1838756"/>
                  <wp:effectExtent l="0" t="0" r="0" b="952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1024" cy="1850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0A35E5" w14:textId="54101377" w:rsidR="00745E4D" w:rsidRPr="00F54250" w:rsidRDefault="009C0F22" w:rsidP="00200D74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 </w:t>
            </w:r>
          </w:p>
          <w:p w14:paraId="0FC0B79C" w14:textId="6F50960A" w:rsidR="00F54250" w:rsidRPr="00F54250" w:rsidRDefault="00745E4D" w:rsidP="00AD2287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/>
                <w:bCs/>
                <w:u w:val="single"/>
              </w:rPr>
              <w:t>Remember:</w:t>
            </w:r>
            <w:r w:rsidRPr="00F54250">
              <w:rPr>
                <w:rFonts w:ascii="Comic Sans MS" w:hAnsi="Comic Sans MS"/>
                <w:bCs/>
              </w:rPr>
              <w:t xml:space="preserve"> If you find this too hard you could </w:t>
            </w:r>
            <w:r w:rsidR="00AD2287" w:rsidRPr="00F54250">
              <w:rPr>
                <w:rFonts w:ascii="Comic Sans MS" w:hAnsi="Comic Sans MS"/>
                <w:bCs/>
              </w:rPr>
              <w:t xml:space="preserve">write a simple sentence using one adjective or you could label the pictures with adjectives first. </w:t>
            </w:r>
          </w:p>
          <w:p w14:paraId="61F60535" w14:textId="2B4B1B77" w:rsidR="00AD2287" w:rsidRPr="00F54250" w:rsidRDefault="00AD2287" w:rsidP="00AD2287">
            <w:pPr>
              <w:rPr>
                <w:rFonts w:ascii="Comic Sans MS" w:hAnsi="Comic Sans MS"/>
                <w:bCs/>
              </w:rPr>
            </w:pPr>
          </w:p>
        </w:tc>
      </w:tr>
      <w:tr w:rsidR="00D70B73" w14:paraId="70CFA042" w14:textId="77777777" w:rsidTr="00A41B50">
        <w:tc>
          <w:tcPr>
            <w:tcW w:w="1418" w:type="dxa"/>
            <w:shd w:val="clear" w:color="auto" w:fill="FFFFFF" w:themeFill="background1"/>
          </w:tcPr>
          <w:p w14:paraId="0C816821" w14:textId="396D29C3" w:rsidR="00D70B73" w:rsidRPr="00AD2287" w:rsidRDefault="00AD2287">
            <w:pPr>
              <w:rPr>
                <w:rFonts w:ascii="Comic Sans MS" w:hAnsi="Comic Sans MS"/>
                <w:b/>
                <w:bCs/>
              </w:rPr>
            </w:pPr>
            <w:r w:rsidRPr="00AD2287">
              <w:rPr>
                <w:rFonts w:ascii="Comic Sans MS" w:hAnsi="Comic Sans MS"/>
                <w:b/>
                <w:bCs/>
              </w:rPr>
              <w:lastRenderedPageBreak/>
              <w:t>Design Technology</w:t>
            </w:r>
          </w:p>
          <w:p w14:paraId="025700AF" w14:textId="77777777" w:rsidR="00D70B73" w:rsidRDefault="00D70B73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3BD2608E" w14:textId="126A2105" w:rsidR="00D70B73" w:rsidRDefault="00D70B73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8363" w:type="dxa"/>
            <w:shd w:val="clear" w:color="auto" w:fill="FFFFFF" w:themeFill="background1"/>
          </w:tcPr>
          <w:p w14:paraId="14CF9C81" w14:textId="406305F8" w:rsidR="00F54250" w:rsidRPr="00F54250" w:rsidRDefault="00F54250" w:rsidP="00AD2287">
            <w:pPr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Design a Healthy Lunch</w:t>
            </w:r>
          </w:p>
          <w:p w14:paraId="37F20117" w14:textId="77777777" w:rsidR="00F54250" w:rsidRDefault="00F54250" w:rsidP="00AD2287">
            <w:pPr>
              <w:rPr>
                <w:rFonts w:ascii="Comic Sans MS" w:hAnsi="Comic Sans MS"/>
                <w:bCs/>
              </w:rPr>
            </w:pPr>
          </w:p>
          <w:p w14:paraId="780D99E3" w14:textId="745FA87C" w:rsidR="009C0F22" w:rsidRPr="00F54250" w:rsidRDefault="00184D76" w:rsidP="00AD2287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Last week in DT you looked at what foods were healthy and less healthy. </w:t>
            </w:r>
          </w:p>
          <w:p w14:paraId="66336C5F" w14:textId="77777777" w:rsidR="00184D76" w:rsidRPr="00F54250" w:rsidRDefault="00184D76" w:rsidP="00AD2287">
            <w:pPr>
              <w:rPr>
                <w:rFonts w:ascii="Comic Sans MS" w:hAnsi="Comic Sans MS"/>
                <w:bCs/>
              </w:rPr>
            </w:pPr>
          </w:p>
          <w:p w14:paraId="462B564C" w14:textId="03B1772C" w:rsidR="00184D76" w:rsidRPr="00F54250" w:rsidRDefault="00184D76" w:rsidP="00AD2287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Today we would like you to design a healthy lunch that you could bring to school. Use the ideas on the eatwell plate to help you. This is attached below. </w:t>
            </w:r>
          </w:p>
          <w:p w14:paraId="76D6D594" w14:textId="77777777" w:rsidR="00184D76" w:rsidRPr="00F54250" w:rsidRDefault="00184D76" w:rsidP="00AD2287">
            <w:pPr>
              <w:rPr>
                <w:rFonts w:ascii="Comic Sans MS" w:hAnsi="Comic Sans MS"/>
                <w:bCs/>
              </w:rPr>
            </w:pPr>
          </w:p>
          <w:p w14:paraId="2ACC7AE4" w14:textId="1796793B" w:rsidR="00184D76" w:rsidRPr="00F54250" w:rsidRDefault="00184D76" w:rsidP="00AD2287">
            <w:pPr>
              <w:rPr>
                <w:rFonts w:ascii="Comic Sans MS" w:hAnsi="Comic Sans MS"/>
                <w:b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Please draw your plate and label your food choices in your </w:t>
            </w:r>
            <w:r w:rsidRPr="00F54250">
              <w:rPr>
                <w:rFonts w:ascii="Comic Sans MS" w:hAnsi="Comic Sans MS"/>
                <w:b/>
                <w:bCs/>
              </w:rPr>
              <w:t xml:space="preserve">yellow book. </w:t>
            </w:r>
          </w:p>
          <w:p w14:paraId="4A357A79" w14:textId="77777777" w:rsidR="00184D76" w:rsidRPr="00F54250" w:rsidRDefault="00184D76" w:rsidP="00AD2287">
            <w:pPr>
              <w:rPr>
                <w:rFonts w:ascii="Comic Sans MS" w:hAnsi="Comic Sans MS"/>
                <w:b/>
                <w:bCs/>
              </w:rPr>
            </w:pPr>
          </w:p>
          <w:p w14:paraId="00A8433C" w14:textId="6437605F" w:rsidR="00184D76" w:rsidRPr="00F54250" w:rsidRDefault="00184D76" w:rsidP="00AD2287">
            <w:pPr>
              <w:rPr>
                <w:rFonts w:ascii="Comic Sans MS" w:hAnsi="Comic Sans MS"/>
                <w:b/>
                <w:bCs/>
              </w:rPr>
            </w:pPr>
            <w:r w:rsidRPr="00F54250">
              <w:rPr>
                <w:rFonts w:ascii="Comic Sans MS" w:hAnsi="Comic Sans MS"/>
                <w:b/>
                <w:bCs/>
              </w:rPr>
              <w:t xml:space="preserve">Challenge: </w:t>
            </w:r>
            <w:r w:rsidRPr="00F54250">
              <w:rPr>
                <w:rFonts w:ascii="Comic Sans MS" w:hAnsi="Comic Sans MS"/>
                <w:bCs/>
              </w:rPr>
              <w:t>Give reasons for your</w:t>
            </w:r>
            <w:r w:rsidR="00F54250">
              <w:rPr>
                <w:rFonts w:ascii="Comic Sans MS" w:hAnsi="Comic Sans MS"/>
                <w:bCs/>
              </w:rPr>
              <w:t xml:space="preserve"> food </w:t>
            </w:r>
            <w:r w:rsidRPr="00F54250">
              <w:rPr>
                <w:rFonts w:ascii="Comic Sans MS" w:hAnsi="Comic Sans MS"/>
                <w:bCs/>
              </w:rPr>
              <w:t>choices.</w:t>
            </w:r>
            <w:r w:rsidRPr="00F54250">
              <w:rPr>
                <w:rFonts w:ascii="Comic Sans MS" w:hAnsi="Comic Sans MS"/>
                <w:b/>
                <w:bCs/>
              </w:rPr>
              <w:t xml:space="preserve"> </w:t>
            </w:r>
          </w:p>
          <w:p w14:paraId="4BA44647" w14:textId="77777777" w:rsidR="00184D76" w:rsidRPr="00F54250" w:rsidRDefault="00184D76" w:rsidP="00AD2287">
            <w:pPr>
              <w:rPr>
                <w:rFonts w:ascii="Comic Sans MS" w:hAnsi="Comic Sans MS"/>
                <w:bCs/>
              </w:rPr>
            </w:pPr>
          </w:p>
          <w:p w14:paraId="10CF03C0" w14:textId="6FDB2BC7" w:rsidR="00184D76" w:rsidRPr="00F54250" w:rsidRDefault="00184D76" w:rsidP="00AD2287">
            <w:pPr>
              <w:rPr>
                <w:rFonts w:ascii="Comic Sans MS" w:hAnsi="Comic Sans MS"/>
                <w:bCs/>
              </w:rPr>
            </w:pPr>
          </w:p>
        </w:tc>
      </w:tr>
      <w:tr w:rsidR="00D70B73" w14:paraId="44B61797" w14:textId="77777777" w:rsidTr="00A41B50">
        <w:tc>
          <w:tcPr>
            <w:tcW w:w="1418" w:type="dxa"/>
            <w:shd w:val="clear" w:color="auto" w:fill="FFFFFF" w:themeFill="background1"/>
          </w:tcPr>
          <w:p w14:paraId="59C9034F" w14:textId="7BB3B349" w:rsidR="00D70B73" w:rsidRDefault="00D70B73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Extra fun: </w:t>
            </w:r>
          </w:p>
        </w:tc>
        <w:tc>
          <w:tcPr>
            <w:tcW w:w="8363" w:type="dxa"/>
            <w:shd w:val="clear" w:color="auto" w:fill="FFFFFF" w:themeFill="background1"/>
          </w:tcPr>
          <w:p w14:paraId="31509FBA" w14:textId="5700C0CB" w:rsidR="00D70B73" w:rsidRPr="00F54250" w:rsidRDefault="00D70B73" w:rsidP="00200D74">
            <w:pPr>
              <w:rPr>
                <w:rFonts w:ascii="Comic Sans MS" w:hAnsi="Comic Sans MS"/>
                <w:bCs/>
              </w:rPr>
            </w:pPr>
            <w:r w:rsidRPr="00F54250">
              <w:rPr>
                <w:rFonts w:ascii="Comic Sans MS" w:hAnsi="Comic Sans MS"/>
                <w:bCs/>
              </w:rPr>
              <w:t xml:space="preserve">If you want to read a new and exciting book choose one from this website: </w:t>
            </w:r>
          </w:p>
          <w:p w14:paraId="19D09558" w14:textId="77777777" w:rsidR="00D70B73" w:rsidRPr="00F5425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603F747C" w14:textId="38C28762" w:rsidR="00D70B73" w:rsidRPr="00F54250" w:rsidRDefault="003149F5" w:rsidP="00200D74">
            <w:pPr>
              <w:rPr>
                <w:rFonts w:ascii="Comic Sans MS" w:hAnsi="Comic Sans MS"/>
              </w:rPr>
            </w:pPr>
            <w:hyperlink r:id="rId21" w:history="1">
              <w:r w:rsidR="00D70B73" w:rsidRPr="00F54250">
                <w:rPr>
                  <w:rFonts w:ascii="Comic Sans MS" w:hAnsi="Comic Sans MS"/>
                  <w:color w:val="0000FF"/>
                  <w:u w:val="single"/>
                </w:rPr>
                <w:t>https://www.oxfordowl.co.uk/for-home/find-a-book/library-page/</w:t>
              </w:r>
            </w:hyperlink>
          </w:p>
          <w:p w14:paraId="3DE57796" w14:textId="77777777" w:rsidR="00F54250" w:rsidRPr="00F54250" w:rsidRDefault="00F54250" w:rsidP="00200D74">
            <w:pPr>
              <w:rPr>
                <w:rFonts w:ascii="Comic Sans MS" w:hAnsi="Comic Sans MS"/>
              </w:rPr>
            </w:pPr>
          </w:p>
          <w:p w14:paraId="272999E6" w14:textId="2F0838DB" w:rsidR="00F54250" w:rsidRPr="00F54250" w:rsidRDefault="00F54250" w:rsidP="00200D74">
            <w:pPr>
              <w:rPr>
                <w:rFonts w:ascii="Comic Sans MS" w:hAnsi="Comic Sans MS"/>
              </w:rPr>
            </w:pPr>
            <w:r w:rsidRPr="00F54250">
              <w:rPr>
                <w:rFonts w:ascii="Comic Sans MS" w:hAnsi="Comic Sans MS"/>
              </w:rPr>
              <w:t>or try this out and get active:</w:t>
            </w:r>
          </w:p>
          <w:p w14:paraId="6979FB4E" w14:textId="77777777" w:rsidR="00F54250" w:rsidRPr="00F54250" w:rsidRDefault="00F54250" w:rsidP="00200D74">
            <w:pPr>
              <w:rPr>
                <w:rFonts w:ascii="Comic Sans MS" w:hAnsi="Comic Sans MS"/>
              </w:rPr>
            </w:pPr>
          </w:p>
          <w:p w14:paraId="44B4DDF1" w14:textId="573FB6EA" w:rsidR="00F54250" w:rsidRPr="00F54250" w:rsidRDefault="003149F5" w:rsidP="00200D74">
            <w:pPr>
              <w:rPr>
                <w:rFonts w:ascii="Comic Sans MS" w:hAnsi="Comic Sans MS"/>
                <w:color w:val="000000"/>
              </w:rPr>
            </w:pPr>
            <w:hyperlink r:id="rId22" w:history="1">
              <w:r w:rsidR="00F54250" w:rsidRPr="00F54250">
                <w:rPr>
                  <w:rStyle w:val="Hyperlink"/>
                  <w:rFonts w:ascii="Comic Sans MS" w:hAnsi="Comic Sans MS"/>
                </w:rPr>
                <w:t>https://www.bbc.co.uk/teach/supermovers</w:t>
              </w:r>
            </w:hyperlink>
          </w:p>
          <w:p w14:paraId="1435D984" w14:textId="77777777" w:rsidR="00F54250" w:rsidRPr="00F54250" w:rsidRDefault="00F54250" w:rsidP="00200D74">
            <w:pPr>
              <w:rPr>
                <w:rFonts w:ascii="Comic Sans MS" w:hAnsi="Comic Sans MS"/>
                <w:bCs/>
              </w:rPr>
            </w:pPr>
          </w:p>
          <w:p w14:paraId="0F90E537" w14:textId="01AEFDF0" w:rsidR="00D70B73" w:rsidRPr="00F54250" w:rsidRDefault="00D70B73" w:rsidP="00200D74">
            <w:pPr>
              <w:rPr>
                <w:rFonts w:ascii="Comic Sans MS" w:hAnsi="Comic Sans MS"/>
                <w:bCs/>
              </w:rPr>
            </w:pPr>
          </w:p>
        </w:tc>
      </w:tr>
    </w:tbl>
    <w:p w14:paraId="40ED3C83" w14:textId="07AABFB3" w:rsidR="009C0F22" w:rsidRPr="009C0F22" w:rsidRDefault="009C0F22">
      <w:pPr>
        <w:rPr>
          <w:rFonts w:ascii="Comic Sans MS" w:hAnsi="Comic Sans MS"/>
          <w:b/>
          <w:sz w:val="24"/>
          <w:szCs w:val="24"/>
          <w:u w:val="single"/>
        </w:rPr>
      </w:pPr>
    </w:p>
    <w:p w14:paraId="68E934C4" w14:textId="434D0337" w:rsidR="00184D76" w:rsidRDefault="00184D76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Eatwell plate:</w:t>
      </w:r>
    </w:p>
    <w:p w14:paraId="75E9A762" w14:textId="7C8133E9" w:rsidR="009C0F22" w:rsidRPr="001D6301" w:rsidRDefault="00184D76" w:rsidP="00184D76">
      <w:pPr>
        <w:ind w:left="-709"/>
        <w:rPr>
          <w:rFonts w:ascii="Comic Sans MS" w:hAnsi="Comic Sans MS"/>
          <w:sz w:val="24"/>
          <w:szCs w:val="24"/>
        </w:rPr>
      </w:pPr>
      <w:r>
        <w:rPr>
          <w:noProof/>
          <w:lang w:eastAsia="en-GB"/>
        </w:rPr>
        <w:drawing>
          <wp:inline distT="0" distB="0" distL="0" distR="0" wp14:anchorId="7C60A18E" wp14:editId="12C50F87">
            <wp:extent cx="6252294" cy="412432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58125" cy="4128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C0F22" w:rsidRPr="001D6301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EB6673"/>
    <w:multiLevelType w:val="hybridMultilevel"/>
    <w:tmpl w:val="4948E7A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46B1"/>
    <w:rsid w:val="00184D76"/>
    <w:rsid w:val="001D6301"/>
    <w:rsid w:val="001D7D5E"/>
    <w:rsid w:val="00200D74"/>
    <w:rsid w:val="002E43A2"/>
    <w:rsid w:val="003149F5"/>
    <w:rsid w:val="00345040"/>
    <w:rsid w:val="003C6B16"/>
    <w:rsid w:val="003D2CF4"/>
    <w:rsid w:val="00484D21"/>
    <w:rsid w:val="004F7F18"/>
    <w:rsid w:val="005B712A"/>
    <w:rsid w:val="006144B4"/>
    <w:rsid w:val="00745E4D"/>
    <w:rsid w:val="007A737F"/>
    <w:rsid w:val="007B623B"/>
    <w:rsid w:val="008156DD"/>
    <w:rsid w:val="008B49F6"/>
    <w:rsid w:val="008C5327"/>
    <w:rsid w:val="009261AA"/>
    <w:rsid w:val="00971BCB"/>
    <w:rsid w:val="009C0F22"/>
    <w:rsid w:val="009D0CA5"/>
    <w:rsid w:val="00A41B50"/>
    <w:rsid w:val="00AC550D"/>
    <w:rsid w:val="00AD2287"/>
    <w:rsid w:val="00D23CEF"/>
    <w:rsid w:val="00D70B73"/>
    <w:rsid w:val="00D76D46"/>
    <w:rsid w:val="00DA52D3"/>
    <w:rsid w:val="00DF46B1"/>
    <w:rsid w:val="00E10D94"/>
    <w:rsid w:val="00E33773"/>
    <w:rsid w:val="00E71868"/>
    <w:rsid w:val="00EE17DA"/>
    <w:rsid w:val="00F54250"/>
    <w:rsid w:val="00FA3889"/>
    <w:rsid w:val="00FD0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13572B"/>
  <w15:chartTrackingRefBased/>
  <w15:docId w15:val="{0C1E2FF1-09A8-4A21-B2C7-8DBBC2DBA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character" w:styleId="PlaceholderText">
    <w:name w:val="Placeholder Text"/>
    <w:basedOn w:val="DefaultParagraphFont"/>
    <w:uiPriority w:val="99"/>
    <w:semiHidden/>
    <w:rsid w:val="008C5327"/>
    <w:rPr>
      <w:color w:val="808080"/>
    </w:rPr>
  </w:style>
  <w:style w:type="paragraph" w:styleId="ListParagraph">
    <w:name w:val="List Paragraph"/>
    <w:basedOn w:val="Normal"/>
    <w:uiPriority w:val="34"/>
    <w:qFormat/>
    <w:rsid w:val="00F5425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yperlink" Target="https://www.oxfordowl.co.uk/for-home/find-a-book/library-page/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hyperlink" Target="mailto:yeartwo@blowers.dudley.sch.uk" TargetMode="Externa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10" Type="http://schemas.openxmlformats.org/officeDocument/2006/relationships/hyperlink" Target="https://www.topmarks.co.uk/Flash.aspx?f=matchingpairstimev3" TargetMode="External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hyperlink" Target="https://ttrockstars.com/" TargetMode="External"/><Relationship Id="rId14" Type="http://schemas.openxmlformats.org/officeDocument/2006/relationships/image" Target="media/image7.png"/><Relationship Id="rId22" Type="http://schemas.openxmlformats.org/officeDocument/2006/relationships/hyperlink" Target="https://www.bbc.co.uk/teach/supermover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411E3BFC</Template>
  <TotalTime>4</TotalTime>
  <Pages>5</Pages>
  <Words>512</Words>
  <Characters>2920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Miss H. Walker</cp:lastModifiedBy>
  <cp:revision>3</cp:revision>
  <dcterms:created xsi:type="dcterms:W3CDTF">2020-03-20T12:48:00Z</dcterms:created>
  <dcterms:modified xsi:type="dcterms:W3CDTF">2020-03-20T14:13:00Z</dcterms:modified>
</cp:coreProperties>
</file>